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AA87A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5757">
        <w:rPr>
          <w:rFonts w:ascii="Times New Roman" w:hAnsi="Times New Roman" w:cs="Times New Roman"/>
          <w:sz w:val="24"/>
          <w:szCs w:val="24"/>
          <w:u w:val="single"/>
        </w:rPr>
        <w:t>Richard LEGH</w:t>
      </w:r>
      <w:r w:rsidRPr="007E575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E575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E5757">
        <w:rPr>
          <w:rFonts w:ascii="Times New Roman" w:hAnsi="Times New Roman" w:cs="Times New Roman"/>
          <w:sz w:val="24"/>
          <w:szCs w:val="24"/>
        </w:rPr>
        <w:t>d.1495)</w:t>
      </w:r>
    </w:p>
    <w:p w14:paraId="16FE0C57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5757"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 w:rsidRPr="007E5757">
        <w:rPr>
          <w:rFonts w:ascii="Times New Roman" w:hAnsi="Times New Roman" w:cs="Times New Roman"/>
          <w:sz w:val="24"/>
          <w:szCs w:val="24"/>
        </w:rPr>
        <w:t>Warmfield</w:t>
      </w:r>
      <w:proofErr w:type="spellEnd"/>
      <w:r w:rsidRPr="007E5757">
        <w:rPr>
          <w:rFonts w:ascii="Times New Roman" w:hAnsi="Times New Roman" w:cs="Times New Roman"/>
          <w:sz w:val="24"/>
          <w:szCs w:val="24"/>
        </w:rPr>
        <w:t>, West Riding of Yorkshire.</w:t>
      </w:r>
    </w:p>
    <w:p w14:paraId="2B2C2C0A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24B95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3A65B3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5757">
        <w:rPr>
          <w:rFonts w:ascii="Times New Roman" w:hAnsi="Times New Roman" w:cs="Times New Roman"/>
          <w:sz w:val="24"/>
          <w:szCs w:val="24"/>
        </w:rPr>
        <w:t>23 Feb.1495</w:t>
      </w:r>
      <w:r w:rsidRPr="007E5757">
        <w:rPr>
          <w:rFonts w:ascii="Times New Roman" w:hAnsi="Times New Roman" w:cs="Times New Roman"/>
          <w:sz w:val="24"/>
          <w:szCs w:val="24"/>
        </w:rPr>
        <w:tab/>
        <w:t>He had died by this date.</w:t>
      </w:r>
    </w:p>
    <w:p w14:paraId="0C5C6450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5757">
        <w:rPr>
          <w:rFonts w:ascii="Times New Roman" w:hAnsi="Times New Roman" w:cs="Times New Roman"/>
          <w:sz w:val="24"/>
          <w:szCs w:val="24"/>
        </w:rPr>
        <w:tab/>
      </w:r>
      <w:r w:rsidRPr="007E5757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7E5757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7E5757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4F811433" w14:textId="77777777" w:rsidR="007E5757" w:rsidRPr="007E5757" w:rsidRDefault="007E5757" w:rsidP="007E575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7E5757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7E5757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7E5757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25F0B8C7" w14:textId="77777777" w:rsidR="007E5757" w:rsidRPr="007E5757" w:rsidRDefault="007E5757" w:rsidP="007E575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7E5757">
        <w:rPr>
          <w:rFonts w:ascii="Times New Roman" w:hAnsi="Times New Roman" w:cs="Times New Roman"/>
          <w:sz w:val="24"/>
          <w:szCs w:val="24"/>
        </w:rPr>
        <w:t>p.79)</w:t>
      </w:r>
    </w:p>
    <w:p w14:paraId="1EED7260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499CAD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C5D7C" w14:textId="77777777" w:rsidR="007E5757" w:rsidRPr="007E5757" w:rsidRDefault="007E5757" w:rsidP="007E575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E5757">
        <w:rPr>
          <w:rFonts w:ascii="Times New Roman" w:hAnsi="Times New Roman" w:cs="Times New Roman"/>
          <w:sz w:val="24"/>
          <w:szCs w:val="24"/>
        </w:rPr>
        <w:t>11 April 2021</w:t>
      </w:r>
    </w:p>
    <w:p w14:paraId="2DDA3328" w14:textId="77777777" w:rsidR="00BA00AB" w:rsidRPr="007E575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E57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B8F65" w14:textId="77777777" w:rsidR="007E5757" w:rsidRDefault="007E5757" w:rsidP="009139A6">
      <w:r>
        <w:separator/>
      </w:r>
    </w:p>
  </w:endnote>
  <w:endnote w:type="continuationSeparator" w:id="0">
    <w:p w14:paraId="7C32CB0C" w14:textId="77777777" w:rsidR="007E5757" w:rsidRDefault="007E57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A7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779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CD8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418D" w14:textId="77777777" w:rsidR="007E5757" w:rsidRDefault="007E5757" w:rsidP="009139A6">
      <w:r>
        <w:separator/>
      </w:r>
    </w:p>
  </w:footnote>
  <w:footnote w:type="continuationSeparator" w:id="0">
    <w:p w14:paraId="3FE1F0FB" w14:textId="77777777" w:rsidR="007E5757" w:rsidRDefault="007E57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1A3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09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178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757"/>
    <w:rsid w:val="000666E0"/>
    <w:rsid w:val="002510B7"/>
    <w:rsid w:val="005C130B"/>
    <w:rsid w:val="007E575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AA62F"/>
  <w15:chartTrackingRefBased/>
  <w15:docId w15:val="{2ACABAD4-9BE9-4BD6-A8E1-2585F947C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2021-05-29T11:41:00Z</dcterms:created>
  <dcterms:modified xsi:type="dcterms:W3CDTF">2021-05-29T11:42:00Z</dcterms:modified>
</cp:coreProperties>
</file>